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1335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660B">
        <w:fldChar w:fldCharType="begin"/>
      </w:r>
      <w:r w:rsidR="0065660B">
        <w:instrText xml:space="preserve"> DOCPROPERTY  TSG/WGRef  \* MERGEFORMAT </w:instrText>
      </w:r>
      <w:r w:rsidR="0065660B">
        <w:fldChar w:fldCharType="separate"/>
      </w:r>
      <w:r w:rsidR="00572297">
        <w:rPr>
          <w:b/>
          <w:noProof/>
          <w:sz w:val="24"/>
        </w:rPr>
        <w:t>RAN1 WG1</w:t>
      </w:r>
      <w:r w:rsidR="006566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2EF5">
        <w:rPr>
          <w:b/>
          <w:noProof/>
          <w:sz w:val="24"/>
        </w:rPr>
        <w:t xml:space="preserve"> </w:t>
      </w:r>
      <w:r w:rsidR="0065660B">
        <w:fldChar w:fldCharType="begin"/>
      </w:r>
      <w:r w:rsidR="0065660B">
        <w:instrText xml:space="preserve"> DOCPROPERTY  MtgSeq  \* MERGEFORMAT </w:instrText>
      </w:r>
      <w:r w:rsidR="0065660B">
        <w:fldChar w:fldCharType="separate"/>
      </w:r>
      <w:r w:rsidR="00DF2EF5">
        <w:rPr>
          <w:b/>
          <w:noProof/>
          <w:sz w:val="24"/>
        </w:rPr>
        <w:t>101</w:t>
      </w:r>
      <w:r w:rsidR="006566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660B">
        <w:fldChar w:fldCharType="begin"/>
      </w:r>
      <w:r w:rsidR="0065660B">
        <w:instrText xml:space="preserve"> DOCPROPERTY  Tdoc#  \* MERGEFORMAT </w:instrText>
      </w:r>
      <w:r w:rsidR="0065660B">
        <w:fldChar w:fldCharType="separate"/>
      </w:r>
      <w:r w:rsidR="009E6B5C">
        <w:rPr>
          <w:b/>
          <w:i/>
          <w:noProof/>
          <w:sz w:val="28"/>
        </w:rPr>
        <w:t>R1-20</w:t>
      </w:r>
      <w:r w:rsidR="003D1B7A">
        <w:rPr>
          <w:rFonts w:hint="eastAsia"/>
          <w:b/>
          <w:i/>
          <w:noProof/>
          <w:sz w:val="28"/>
          <w:lang w:eastAsia="ja-JP"/>
        </w:rPr>
        <w:t>xxxxx</w:t>
      </w:r>
      <w:r w:rsidR="0065660B">
        <w:rPr>
          <w:b/>
          <w:i/>
          <w:noProof/>
          <w:sz w:val="28"/>
          <w:lang w:eastAsia="ja-JP"/>
        </w:rPr>
        <w:fldChar w:fldCharType="end"/>
      </w:r>
    </w:p>
    <w:p w14:paraId="1F6BE5A1" w14:textId="77777777" w:rsidR="001E41F3" w:rsidRDefault="006566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7E4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7E4D">
        <w:rPr>
          <w:b/>
          <w:noProof/>
          <w:sz w:val="24"/>
        </w:rPr>
        <w:t>May 25</w:t>
      </w:r>
      <w:r w:rsidR="00B77E4D" w:rsidRPr="00B77E4D">
        <w:rPr>
          <w:b/>
          <w:noProof/>
          <w:sz w:val="24"/>
          <w:vertAlign w:val="superscript"/>
        </w:rPr>
        <w:t>th</w:t>
      </w:r>
      <w:r w:rsidR="00B77E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77E4D" w:rsidRPr="00B77E4D">
        <w:rPr>
          <w:rFonts w:eastAsia="ＭＳ 明朝" w:cs="Arial"/>
          <w:b/>
          <w:bCs/>
          <w:sz w:val="24"/>
          <w:szCs w:val="24"/>
          <w:lang w:eastAsia="ja-JP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7E4D">
        <w:rPr>
          <w:b/>
          <w:noProof/>
          <w:sz w:val="24"/>
        </w:rPr>
        <w:t>June 5</w:t>
      </w:r>
      <w:r w:rsidR="00B77E4D" w:rsidRPr="00B77E4D">
        <w:rPr>
          <w:b/>
          <w:noProof/>
          <w:sz w:val="24"/>
          <w:vertAlign w:val="superscript"/>
        </w:rPr>
        <w:t>th</w:t>
      </w:r>
      <w:r w:rsidR="00B77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B77E4D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FF4E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514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012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86D2D" w14:textId="77777777" w:rsidR="001E41F3" w:rsidRDefault="00236BC3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490B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AE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80A7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4394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EA1C1" w14:textId="77777777" w:rsidR="001E41F3" w:rsidRPr="00410371" w:rsidRDefault="0065660B" w:rsidP="003D1B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38.2</w:t>
            </w:r>
            <w:r w:rsidR="003D1B7A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B01B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BBFB1" w14:textId="77777777" w:rsidR="001E41F3" w:rsidRPr="00410371" w:rsidRDefault="0065660B" w:rsidP="00FA57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65C1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B9F0B9" w14:textId="77777777" w:rsidR="001E41F3" w:rsidRPr="00410371" w:rsidRDefault="0065660B" w:rsidP="00FA5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54D4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EF6A4" w14:textId="77777777" w:rsidR="001E41F3" w:rsidRPr="00410371" w:rsidRDefault="0065660B" w:rsidP="00FA5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1B7A">
              <w:rPr>
                <w:b/>
                <w:noProof/>
                <w:sz w:val="28"/>
              </w:rPr>
              <w:t>15.6</w:t>
            </w:r>
            <w:r w:rsidR="00FA57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F8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C2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713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7B7E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DC38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582DC2" w14:textId="77777777" w:rsidTr="00547111">
        <w:tc>
          <w:tcPr>
            <w:tcW w:w="9641" w:type="dxa"/>
            <w:gridSpan w:val="9"/>
          </w:tcPr>
          <w:p w14:paraId="4AA5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037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3433E4" w14:textId="77777777" w:rsidTr="00A7671C">
        <w:tc>
          <w:tcPr>
            <w:tcW w:w="2835" w:type="dxa"/>
          </w:tcPr>
          <w:p w14:paraId="50AAFE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DC5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90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EFCD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B1DC" w14:textId="77777777" w:rsidR="00F25D98" w:rsidRDefault="000F51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0A53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7D7BC" w14:textId="77777777" w:rsidR="00F25D98" w:rsidRDefault="00FA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C40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5B6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75F7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5B69A5" w14:textId="77777777" w:rsidTr="00547111">
        <w:tc>
          <w:tcPr>
            <w:tcW w:w="9640" w:type="dxa"/>
            <w:gridSpan w:val="11"/>
          </w:tcPr>
          <w:p w14:paraId="74D5F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0D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0B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1A677" w14:textId="77777777" w:rsidR="001E41F3" w:rsidRDefault="0065660B" w:rsidP="003D1B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7E4D">
              <w:t>C</w:t>
            </w:r>
            <w:r w:rsidR="006C6B23">
              <w:t>R on</w:t>
            </w:r>
            <w:r w:rsidR="00572297">
              <w:t xml:space="preserve"> </w:t>
            </w:r>
            <w:r w:rsidR="005A7AA8">
              <w:t>uplink t</w:t>
            </w:r>
            <w:r w:rsidR="003D1B7A">
              <w:t>ransmission combination with PUCCH</w:t>
            </w:r>
            <w:r>
              <w:fldChar w:fldCharType="end"/>
            </w:r>
          </w:p>
        </w:tc>
      </w:tr>
      <w:tr w:rsidR="001E41F3" w14:paraId="5E57F3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B1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B9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94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3D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047A4" w14:textId="77777777" w:rsidR="001E41F3" w:rsidRDefault="0065660B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7E4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1076E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955F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FE37C" w14:textId="77777777" w:rsidR="001E41F3" w:rsidRDefault="0065660B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77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3BF01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C9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8F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FA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A25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B32D64" w14:textId="77777777" w:rsidR="001E41F3" w:rsidRDefault="0065660B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7E4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E138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726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26167" w14:textId="77777777" w:rsidR="001E41F3" w:rsidRDefault="0065660B" w:rsidP="003D1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1B7A">
              <w:rPr>
                <w:noProof/>
              </w:rPr>
              <w:t>2020-5</w:t>
            </w:r>
            <w:r w:rsidR="000F51CB">
              <w:rPr>
                <w:noProof/>
              </w:rPr>
              <w:t>-</w:t>
            </w:r>
            <w:r w:rsidR="003D1B7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C5CD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BE9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7D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496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2E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7BD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E1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35D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9A17EF" w14:textId="77777777" w:rsidR="001E41F3" w:rsidRDefault="0065660B" w:rsidP="000F51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51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520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A8D7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2A7AA" w14:textId="77777777" w:rsidR="001E41F3" w:rsidRDefault="0065660B" w:rsidP="000F5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51C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65E9C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6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7EA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92D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34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76B117" w14:textId="77777777" w:rsidTr="00547111">
        <w:tc>
          <w:tcPr>
            <w:tcW w:w="1843" w:type="dxa"/>
          </w:tcPr>
          <w:p w14:paraId="06B7F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23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B6E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494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B2B5C" w14:textId="08D56D90" w:rsidR="003D1B7A" w:rsidRPr="003C0F5A" w:rsidRDefault="003D1B7A" w:rsidP="003834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D1B7A">
              <w:rPr>
                <w:rFonts w:hint="eastAsia"/>
                <w:noProof/>
                <w:lang w:eastAsia="ja-JP"/>
              </w:rPr>
              <w:t>In clause 6.1, it is defined that UE supp</w:t>
            </w:r>
            <w:r w:rsidRPr="003D1B7A">
              <w:rPr>
                <w:rFonts w:cs="Arial"/>
                <w:noProof/>
                <w:lang w:eastAsia="ja-JP"/>
              </w:rPr>
              <w:t>ort</w:t>
            </w:r>
            <w:r w:rsidR="005A7AA8">
              <w:rPr>
                <w:rFonts w:cs="Arial"/>
                <w:noProof/>
                <w:lang w:eastAsia="ja-JP"/>
              </w:rPr>
              <w:t>s</w:t>
            </w:r>
            <w:r w:rsidRPr="003D1B7A">
              <w:rPr>
                <w:rFonts w:cs="Arial"/>
                <w:noProof/>
                <w:lang w:eastAsia="ja-JP"/>
              </w:rPr>
              <w:t xml:space="preserve"> </w:t>
            </w:r>
            <w:r w:rsidRPr="003D1B7A">
              <w:rPr>
                <w:rFonts w:hint="eastAsia"/>
                <w:i/>
                <w:lang w:eastAsia="zh-CN"/>
              </w:rPr>
              <w:t>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  <w:r w:rsidRPr="003D1B7A">
              <w:rPr>
                <w:rFonts w:hint="eastAsia"/>
                <w:noProof/>
                <w:lang w:eastAsia="ja-JP"/>
              </w:rPr>
              <w:t>.</w:t>
            </w:r>
            <w:r w:rsidRPr="003D1B7A">
              <w:rPr>
                <w:noProof/>
                <w:lang w:eastAsia="ja-JP"/>
              </w:rPr>
              <w:t xml:space="preserve"> </w:t>
            </w:r>
            <w:r w:rsidRPr="003D1B7A">
              <w:rPr>
                <w:i/>
                <w:noProof/>
                <w:lang w:eastAsia="ja-JP"/>
              </w:rPr>
              <w:t>k</w:t>
            </w:r>
            <w:r w:rsidRPr="003D1B7A">
              <w:rPr>
                <w:noProof/>
                <w:lang w:eastAsia="ja-JP"/>
              </w:rPr>
              <w:t xml:space="preserve"> is the number of PUCCH groups configured for the UE.</w:t>
            </w:r>
            <w:r w:rsidRPr="003D1B7A">
              <w:rPr>
                <w:rFonts w:hint="eastAsia"/>
                <w:noProof/>
                <w:lang w:eastAsia="ja-JP"/>
              </w:rPr>
              <w:t xml:space="preserve"> </w:t>
            </w:r>
            <w:r w:rsidRPr="003D1B7A">
              <w:rPr>
                <w:noProof/>
                <w:lang w:eastAsia="ja-JP"/>
              </w:rPr>
              <w:t xml:space="preserve">However, it is unclear how many PUCCH transmissions the UE supports in DC case. In DC case, the supported PUCCH transmission combination shall be </w:t>
            </w:r>
            <w:r w:rsidRPr="003D1B7A">
              <w:rPr>
                <w:i/>
                <w:noProof/>
                <w:lang w:eastAsia="ja-JP"/>
              </w:rPr>
              <w:t>j</w:t>
            </w:r>
            <w:r w:rsidRPr="003D1B7A">
              <w:rPr>
                <w:rFonts w:hint="eastAsia"/>
                <w:i/>
                <w:lang w:eastAsia="zh-CN"/>
              </w:rPr>
              <w:t xml:space="preserve"> </w:t>
            </w:r>
            <w:r w:rsidRPr="003D1B7A">
              <w:rPr>
                <w:lang w:eastAsia="ja-JP"/>
              </w:rPr>
              <w:t xml:space="preserve">x B, where </w:t>
            </w:r>
            <w:r w:rsidRPr="003D1B7A">
              <w:rPr>
                <w:i/>
                <w:lang w:eastAsia="ja-JP"/>
              </w:rPr>
              <w:t>j</w:t>
            </w:r>
            <w:r w:rsidRPr="003D1B7A">
              <w:rPr>
                <w:lang w:eastAsia="ja-JP"/>
              </w:rPr>
              <w:t xml:space="preserve"> is the number of cell groups.</w:t>
            </w:r>
            <w:r w:rsidR="00383400">
              <w:rPr>
                <w:lang w:eastAsia="ja-JP"/>
              </w:rPr>
              <w:t xml:space="preserve"> Similarly,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×</m:t>
              </m:r>
            </m:oMath>
            <w:r w:rsidR="00383400" w:rsidRPr="00383400">
              <w:rPr>
                <w:lang w:eastAsia="ja-JP"/>
              </w:rPr>
              <w:t>B</w:t>
            </w:r>
            <w:r w:rsidR="00383400" w:rsidRPr="00383400">
              <w:rPr>
                <w:lang w:eastAsia="ja-JP"/>
              </w:rPr>
              <w:t xml:space="preserve">,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lang w:eastAsia="ja-JP"/>
                </w:rPr>
                <m:t>×</m:t>
              </m:r>
            </m:oMath>
            <w:r w:rsidR="00383400" w:rsidRPr="00383400">
              <w:rPr>
                <w:rFonts w:eastAsia="Malgun Gothic" w:cs="Arial"/>
                <w:lang w:eastAsia="ko-KR"/>
              </w:rPr>
              <w:t xml:space="preserve"> B</w:t>
            </w:r>
            <w:r w:rsidR="00383400">
              <w:rPr>
                <w:rFonts w:eastAsia="Malgun Gothic" w:cs="Arial"/>
                <w:lang w:eastAsia="ko-KR"/>
              </w:rPr>
              <w:t xml:space="preserve"> should cover DC case.</w:t>
            </w:r>
          </w:p>
        </w:tc>
      </w:tr>
      <w:tr w:rsidR="001E41F3" w14:paraId="47503F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88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87A80" w14:textId="77777777" w:rsidR="001E41F3" w:rsidRPr="003D1B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1B7A" w14:paraId="70E54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5F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4F9C3" w14:textId="64BF5B6E" w:rsidR="003D1B7A" w:rsidRDefault="003D1B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D1B7A">
              <w:rPr>
                <w:rFonts w:hint="eastAsia"/>
                <w:noProof/>
                <w:lang w:eastAsia="ja-JP"/>
              </w:rPr>
              <w:t xml:space="preserve">In Table </w:t>
            </w:r>
            <w:r w:rsidRPr="003D1B7A">
              <w:rPr>
                <w:noProof/>
                <w:lang w:eastAsia="ja-JP"/>
              </w:rPr>
              <w:t xml:space="preserve">6.1-2, </w:t>
            </w:r>
            <w:r w:rsidR="00607D4A">
              <w:rPr>
                <w:noProof/>
                <w:lang w:eastAsia="ja-JP"/>
              </w:rPr>
              <w:t>the following three</w:t>
            </w:r>
            <w:r>
              <w:rPr>
                <w:noProof/>
                <w:lang w:eastAsia="ja-JP"/>
              </w:rPr>
              <w:t xml:space="preserve"> updates are applied</w:t>
            </w:r>
            <w:r w:rsidR="005A7AA8">
              <w:rPr>
                <w:noProof/>
                <w:lang w:eastAsia="ja-JP"/>
              </w:rPr>
              <w:t xml:space="preserve"> to cover DC case</w:t>
            </w:r>
            <w:r>
              <w:rPr>
                <w:noProof/>
                <w:lang w:eastAsia="ja-JP"/>
              </w:rPr>
              <w:t>.</w:t>
            </w:r>
          </w:p>
          <w:p w14:paraId="611E8DF9" w14:textId="33F78D3F" w:rsidR="003D1B7A" w:rsidRDefault="003D1B7A" w:rsidP="003D1B7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D1B7A">
              <w:rPr>
                <w:rFonts w:hint="eastAsia"/>
                <w:i/>
                <w:lang w:eastAsia="zh-CN"/>
              </w:rPr>
              <w:t>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 xml:space="preserve">x B to </w:t>
            </w:r>
            <w:r w:rsidRPr="003D1B7A">
              <w:rPr>
                <w:i/>
                <w:noProof/>
                <w:color w:val="FF0000"/>
                <w:u w:val="single"/>
                <w:lang w:eastAsia="ja-JP"/>
              </w:rPr>
              <w:t>j</w:t>
            </w:r>
            <w:r w:rsidRPr="003D1B7A">
              <w:rPr>
                <w:rFonts w:hint="eastAsia"/>
                <w:i/>
                <w:color w:val="FF0000"/>
                <w:u w:val="single"/>
                <w:lang w:eastAsia="zh-CN"/>
              </w:rPr>
              <w:t xml:space="preserve"> </w:t>
            </w:r>
            <w:r w:rsidRPr="003D1B7A">
              <w:rPr>
                <w:color w:val="FF0000"/>
                <w:u w:val="single"/>
                <w:lang w:eastAsia="ja-JP"/>
              </w:rPr>
              <w:t>x</w:t>
            </w:r>
            <w:r w:rsidRPr="003D1B7A">
              <w:rPr>
                <w:rFonts w:hint="eastAsia"/>
                <w:i/>
                <w:lang w:eastAsia="zh-CN"/>
              </w:rPr>
              <w:t xml:space="preserve"> 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</w:p>
          <w:p w14:paraId="3B1C4B3F" w14:textId="5FB614D4" w:rsidR="003D1B7A" w:rsidRDefault="00383400" w:rsidP="003D1B7A">
            <w:pPr>
              <w:pStyle w:val="CRCoverPage"/>
              <w:spacing w:after="0"/>
              <w:ind w:left="100"/>
              <w:rPr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×</m:t>
              </m:r>
            </m:oMath>
            <w:r w:rsidRPr="00383400">
              <w:rPr>
                <w:lang w:eastAsia="ja-JP"/>
              </w:rPr>
              <w:t>B</w:t>
            </w:r>
            <w:r>
              <w:rPr>
                <w:lang w:eastAsia="ja-JP"/>
              </w:rPr>
              <w:t xml:space="preserve"> to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FF0000"/>
                  <w:sz w:val="18"/>
                  <w:u w:val="single"/>
                  <w:lang w:eastAsia="ja-JP"/>
                </w:rPr>
                <m:t>×</m:t>
              </m:r>
            </m:oMath>
            <w:r>
              <w:rPr>
                <w:lang w:eastAsia="ja-JP"/>
              </w:rPr>
              <w:t xml:space="preserve">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×</m:t>
              </m:r>
            </m:oMath>
            <w:r w:rsidRPr="00383400">
              <w:rPr>
                <w:lang w:eastAsia="ja-JP"/>
              </w:rPr>
              <w:t>B</w:t>
            </w:r>
          </w:p>
          <w:p w14:paraId="01D9E462" w14:textId="77777777" w:rsidR="00383400" w:rsidRDefault="00383400" w:rsidP="00383400">
            <w:pPr>
              <w:pStyle w:val="CRCoverPage"/>
              <w:spacing w:after="0"/>
              <w:ind w:left="100"/>
              <w:rPr>
                <w:lang w:eastAsia="ja-JP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×</m:t>
              </m:r>
            </m:oMath>
            <w:r w:rsidRPr="00383400">
              <w:rPr>
                <w:lang w:eastAsia="ja-JP"/>
              </w:rPr>
              <w:t>B</w:t>
            </w:r>
            <w:r>
              <w:rPr>
                <w:lang w:eastAsia="ja-JP"/>
              </w:rPr>
              <w:t xml:space="preserve"> to</w:t>
            </w:r>
            <w:r>
              <w:rPr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FF0000"/>
                  <w:sz w:val="18"/>
                  <w:u w:val="single"/>
                  <w:lang w:eastAsia="ja-JP"/>
                </w:rPr>
                <m:t>×</m:t>
              </m:r>
            </m:oMath>
            <w:r>
              <w:rPr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×</m:t>
              </m:r>
            </m:oMath>
            <w:r w:rsidRPr="00383400">
              <w:rPr>
                <w:lang w:eastAsia="ja-JP"/>
              </w:rPr>
              <w:t>B</w:t>
            </w:r>
          </w:p>
          <w:p w14:paraId="6C396504" w14:textId="7C27C2ED" w:rsidR="00607D4A" w:rsidRPr="00383400" w:rsidRDefault="00607D4A" w:rsidP="00383400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Corresponding </w:t>
            </w:r>
            <w:r>
              <w:rPr>
                <w:lang w:eastAsia="ja-JP"/>
              </w:rPr>
              <w:t>‘Note’ are updated.</w:t>
            </w:r>
          </w:p>
        </w:tc>
      </w:tr>
      <w:tr w:rsidR="001E41F3" w14:paraId="485E96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2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1A0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6A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36F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1E5CB" w14:textId="77777777" w:rsidR="001E41F3" w:rsidRDefault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uplink transmission combination with PUCCH for DC case is unclear.</w:t>
            </w:r>
          </w:p>
        </w:tc>
      </w:tr>
      <w:tr w:rsidR="001E41F3" w14:paraId="72305B46" w14:textId="77777777" w:rsidTr="00547111">
        <w:tc>
          <w:tcPr>
            <w:tcW w:w="2694" w:type="dxa"/>
            <w:gridSpan w:val="2"/>
          </w:tcPr>
          <w:p w14:paraId="172FB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D9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F43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A80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6094B" w14:textId="77777777" w:rsidR="001E41F3" w:rsidRDefault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36DD0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AD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0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3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CF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8B1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8CA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E8C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DAA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90A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7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F6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A21DE" w14:textId="77777777"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B22C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65F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424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0F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5CC11" w14:textId="77777777"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3281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A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664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95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2B74" w14:textId="77777777"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D2F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6AC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C9F6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E3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5F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63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C5C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097EF" w14:textId="77777777" w:rsidR="001E41F3" w:rsidRDefault="001E41F3" w:rsidP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0CA61A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478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4E51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0456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F4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9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6C4F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22769B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CBE99" w14:textId="77777777" w:rsidR="005A7AA8" w:rsidRDefault="005A7AA8" w:rsidP="005A7AA8">
      <w:pPr>
        <w:pStyle w:val="2"/>
      </w:pPr>
      <w:bookmarkStart w:id="2" w:name="_Toc11160636"/>
      <w:r>
        <w:lastRenderedPageBreak/>
        <w:t>6.1</w:t>
      </w:r>
      <w:r>
        <w:tab/>
        <w:t>Uplink</w:t>
      </w:r>
      <w:bookmarkEnd w:id="2"/>
    </w:p>
    <w:p w14:paraId="0398C675" w14:textId="77777777" w:rsidR="005A7AA8" w:rsidRDefault="005A7AA8" w:rsidP="005A7AA8">
      <w:pPr>
        <w:spacing w:before="100" w:beforeAutospacing="1" w:after="100" w:afterAutospacing="1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rFonts w:eastAsia="SimSun"/>
          <w:noProof/>
          <w:color w:val="FF0000"/>
          <w:sz w:val="24"/>
          <w:lang w:eastAsia="zh-CN"/>
        </w:rPr>
        <w:t>&lt; Unchanged text is omitted &gt;</w:t>
      </w:r>
    </w:p>
    <w:p w14:paraId="170225F0" w14:textId="77777777" w:rsidR="005A7AA8" w:rsidRPr="00103AAD" w:rsidRDefault="005A7AA8" w:rsidP="005A7AA8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5A7AA8" w:rsidRPr="00CA2470" w14:paraId="25CC3A8E" w14:textId="77777777" w:rsidTr="00B83949">
        <w:trPr>
          <w:trHeight w:val="271"/>
        </w:trPr>
        <w:tc>
          <w:tcPr>
            <w:tcW w:w="6526" w:type="dxa"/>
          </w:tcPr>
          <w:p w14:paraId="48761AD7" w14:textId="77777777" w:rsidR="005A7AA8" w:rsidRPr="00CA2470" w:rsidRDefault="005A7AA8" w:rsidP="00B83949">
            <w:pPr>
              <w:pStyle w:val="TAH"/>
              <w:rPr>
                <w:rFonts w:eastAsia="ＭＳ 明朝"/>
                <w:lang w:eastAsia="ja-JP"/>
              </w:rPr>
            </w:pPr>
            <w:r w:rsidRPr="00CA2470">
              <w:rPr>
                <w:rFonts w:eastAsia="ＭＳ 明朝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14:paraId="75F07BD9" w14:textId="77777777" w:rsidR="005A7AA8" w:rsidRPr="00CA2470" w:rsidRDefault="005A7AA8" w:rsidP="00B83949">
            <w:pPr>
              <w:pStyle w:val="TAH"/>
              <w:rPr>
                <w:rFonts w:eastAsia="ＭＳ 明朝"/>
                <w:lang w:eastAsia="ja-JP"/>
              </w:rPr>
            </w:pPr>
            <w:r w:rsidRPr="00CA2470">
              <w:rPr>
                <w:rFonts w:eastAsia="ＭＳ 明朝"/>
                <w:lang w:eastAsia="ja-JP"/>
              </w:rPr>
              <w:t>Comment</w:t>
            </w:r>
          </w:p>
        </w:tc>
      </w:tr>
      <w:tr w:rsidR="005A7AA8" w:rsidRPr="00CA2470" w14:paraId="66B85D32" w14:textId="77777777" w:rsidTr="00B83949">
        <w:trPr>
          <w:trHeight w:val="287"/>
        </w:trPr>
        <w:tc>
          <w:tcPr>
            <w:tcW w:w="6526" w:type="dxa"/>
          </w:tcPr>
          <w:p w14:paraId="26EF23D7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14:paraId="3F3EC92B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>Note 1</w:t>
            </w:r>
          </w:p>
        </w:tc>
      </w:tr>
      <w:tr w:rsidR="005A7AA8" w:rsidRPr="00CA2470" w14:paraId="60924060" w14:textId="77777777" w:rsidTr="00B83949">
        <w:trPr>
          <w:trHeight w:val="271"/>
        </w:trPr>
        <w:tc>
          <w:tcPr>
            <w:tcW w:w="6526" w:type="dxa"/>
          </w:tcPr>
          <w:p w14:paraId="49DC3A8E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zh-CN"/>
              </w:rPr>
              <w:t>j</w:t>
            </w:r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  <w:t xml:space="preserve"> </w:t>
            </w:r>
            <w:r w:rsidRPr="005A7AA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x</w:t>
            </w: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 xml:space="preserve"> 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14:paraId="20BF28F0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>Note 2</w:t>
            </w:r>
          </w:p>
        </w:tc>
      </w:tr>
      <w:tr w:rsidR="005A7AA8" w:rsidRPr="00CA2470" w14:paraId="06485E08" w14:textId="77777777" w:rsidTr="00B83949">
        <w:trPr>
          <w:trHeight w:val="287"/>
        </w:trPr>
        <w:tc>
          <w:tcPr>
            <w:tcW w:w="6526" w:type="dxa"/>
          </w:tcPr>
          <w:p w14:paraId="65BC7DC3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ＭＳ 明朝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0B318858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3, Note 4</w:t>
            </w:r>
          </w:p>
        </w:tc>
      </w:tr>
      <w:tr w:rsidR="005A7AA8" w:rsidRPr="00CA2470" w14:paraId="296B771D" w14:textId="77777777" w:rsidTr="00B83949">
        <w:trPr>
          <w:trHeight w:val="271"/>
        </w:trPr>
        <w:tc>
          <w:tcPr>
            <w:tcW w:w="6526" w:type="dxa"/>
          </w:tcPr>
          <w:p w14:paraId="214C0604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14:paraId="7C8F8843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5</w:t>
            </w:r>
          </w:p>
        </w:tc>
      </w:tr>
      <w:tr w:rsidR="005A7AA8" w:rsidRPr="00CA2470" w14:paraId="4C832CAF" w14:textId="77777777" w:rsidTr="00B83949">
        <w:trPr>
          <w:trHeight w:val="271"/>
        </w:trPr>
        <w:tc>
          <w:tcPr>
            <w:tcW w:w="6526" w:type="dxa"/>
          </w:tcPr>
          <w:p w14:paraId="1AC56848" w14:textId="22AC4B2F" w:rsidR="005A7AA8" w:rsidRPr="00CA2470" w:rsidRDefault="0065660B" w:rsidP="006629F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FF0000"/>
                  <w:sz w:val="18"/>
                  <w:u w:val="single"/>
                  <w:lang w:eastAsia="ja-JP"/>
                </w:rPr>
                <m:t>×</m:t>
              </m:r>
            </m:oMath>
            <w:r w:rsidR="006629FF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14:paraId="223E5658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CA2470" w14:paraId="1E8AF13E" w14:textId="77777777" w:rsidTr="00B83949">
        <w:trPr>
          <w:trHeight w:val="271"/>
        </w:trPr>
        <w:tc>
          <w:tcPr>
            <w:tcW w:w="6526" w:type="dxa"/>
          </w:tcPr>
          <w:p w14:paraId="5F5610AF" w14:textId="77777777" w:rsidR="005A7AA8" w:rsidRPr="00CA2470" w:rsidRDefault="0065660B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03CB04FC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CA2470" w14:paraId="0630838D" w14:textId="77777777" w:rsidTr="00B83949">
        <w:trPr>
          <w:trHeight w:val="271"/>
        </w:trPr>
        <w:tc>
          <w:tcPr>
            <w:tcW w:w="6526" w:type="dxa"/>
          </w:tcPr>
          <w:p w14:paraId="5355AC1E" w14:textId="77777777" w:rsidR="005A7AA8" w:rsidRPr="00CA2470" w:rsidRDefault="0065660B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18B8D783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695F99" w14:paraId="503128A7" w14:textId="77777777" w:rsidTr="00B83949">
        <w:trPr>
          <w:trHeight w:val="271"/>
        </w:trPr>
        <w:tc>
          <w:tcPr>
            <w:tcW w:w="6526" w:type="dxa"/>
          </w:tcPr>
          <w:p w14:paraId="0E336C3A" w14:textId="3408BD8F" w:rsidR="005A7AA8" w:rsidRDefault="006629FF" w:rsidP="00B83949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FF0000"/>
                  <w:sz w:val="18"/>
                  <w:u w:val="single"/>
                  <w:lang w:eastAsia="ja-JP"/>
                </w:rPr>
                <m:t>×</m:t>
              </m:r>
            </m:oMath>
            <w:r>
              <w:rPr>
                <w:rFonts w:hint="eastAsia"/>
                <w:sz w:val="18"/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5A7AA8"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5A7AA8"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14:paraId="65CBA2CB" w14:textId="77777777" w:rsidR="005A7AA8" w:rsidRPr="00695F99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A7AA8" w:rsidRPr="00CA2470" w14:paraId="6783F210" w14:textId="77777777" w:rsidTr="00B83949">
        <w:trPr>
          <w:trHeight w:val="271"/>
        </w:trPr>
        <w:tc>
          <w:tcPr>
            <w:tcW w:w="6526" w:type="dxa"/>
          </w:tcPr>
          <w:p w14:paraId="08F15F85" w14:textId="46A36532" w:rsidR="005A7AA8" w:rsidRPr="00CA2470" w:rsidRDefault="006629FF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  <w:sz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FF0000"/>
                  <w:sz w:val="18"/>
                  <w:u w:val="single"/>
                  <w:lang w:eastAsia="ja-JP"/>
                </w:rPr>
                <m:t>×</m:t>
              </m:r>
            </m:oMath>
            <w:r>
              <w:rPr>
                <w:rFonts w:hint="eastAsia"/>
                <w:sz w:val="18"/>
                <w:lang w:eastAsia="ja-JP"/>
              </w:rPr>
              <w:t xml:space="preserve">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EEA246B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7</w:t>
            </w:r>
          </w:p>
        </w:tc>
      </w:tr>
      <w:tr w:rsidR="005A7AA8" w:rsidRPr="00CA2470" w14:paraId="0805D096" w14:textId="77777777" w:rsidTr="00B83949">
        <w:trPr>
          <w:trHeight w:val="271"/>
        </w:trPr>
        <w:tc>
          <w:tcPr>
            <w:tcW w:w="6526" w:type="dxa"/>
          </w:tcPr>
          <w:p w14:paraId="4BEA3DCF" w14:textId="77777777" w:rsidR="005A7AA8" w:rsidRPr="00CA2470" w:rsidRDefault="0065660B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5A7AA8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7451FA8C" w14:textId="77777777"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7</w:t>
            </w:r>
          </w:p>
        </w:tc>
      </w:tr>
      <w:tr w:rsidR="005A7AA8" w:rsidRPr="00CA2470" w14:paraId="44DF8E56" w14:textId="77777777" w:rsidTr="00B83949">
        <w:trPr>
          <w:trHeight w:val="271"/>
        </w:trPr>
        <w:tc>
          <w:tcPr>
            <w:tcW w:w="10002" w:type="dxa"/>
            <w:gridSpan w:val="2"/>
          </w:tcPr>
          <w:p w14:paraId="621FCA8E" w14:textId="77777777"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78AA8F09" w14:textId="77777777"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423E4A39" w14:textId="77777777"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>The number of ca</w:t>
            </w:r>
            <w:bookmarkStart w:id="3" w:name="_GoBack"/>
            <w:bookmarkEnd w:id="3"/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6AB25395" w14:textId="77777777" w:rsidR="005A7AA8" w:rsidRPr="00CA2470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ＭＳ 明朝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563D6407" w14:textId="77777777" w:rsidR="005A7AA8" w:rsidRPr="00CA2470" w:rsidRDefault="005A7AA8" w:rsidP="00B83949">
            <w:pPr>
              <w:spacing w:after="0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ＭＳ 明朝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0C3345C6" w14:textId="77777777" w:rsidR="005A7AA8" w:rsidRPr="00CA2470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color w:val="FF0000"/>
                      <w:sz w:val="18"/>
                      <w:szCs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color w:val="FF0000"/>
                      <w:sz w:val="18"/>
                      <w:szCs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color w:val="FF0000"/>
                  <w:sz w:val="18"/>
                  <w:szCs w:val="18"/>
                  <w:u w:val="single"/>
                  <w:lang w:eastAsia="ja-JP"/>
                </w:rPr>
                <m:t>≤j</m:t>
              </m:r>
            </m:oMath>
            <w:r w:rsidRPr="00607D4A">
              <w:rPr>
                <w:rFonts w:ascii="Arial" w:eastAsia="ＭＳ 明朝" w:hAnsi="Arial" w:cs="Arial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6087F9E" w14:textId="25FCC710"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color w:val="FF0000"/>
                      <w:sz w:val="18"/>
                      <w:szCs w:val="18"/>
                      <w:u w:val="single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color w:val="FF0000"/>
                      <w:sz w:val="18"/>
                      <w:szCs w:val="18"/>
                      <w:u w:val="single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color w:val="FF0000"/>
                  <w:sz w:val="18"/>
                  <w:szCs w:val="18"/>
                  <w:u w:val="single"/>
                  <w:lang w:eastAsia="ja-JP"/>
                </w:rPr>
                <m:t>≤j</m:t>
              </m:r>
            </m:oMath>
            <w:r w:rsidR="00B655AA" w:rsidRPr="00B655AA">
              <w:rPr>
                <w:rFonts w:ascii="Arial" w:eastAsia="ＭＳ 明朝" w:hAnsi="Arial" w:cs="Arial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 w:rsidR="00B655AA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depending on the configuration, and subject to UE capabi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lity for parallel transmission. </w:t>
            </w:r>
          </w:p>
          <w:p w14:paraId="2F149D34" w14:textId="2B52E5B9" w:rsidR="005A7AA8" w:rsidRPr="00CA2470" w:rsidRDefault="005A7AA8" w:rsidP="006629FF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PUCCH and PUSCH(s) is supported only in the case that </w:t>
            </w:r>
            <w:r w:rsidR="006764F7" w:rsidRPr="006629FF">
              <w:rPr>
                <w:rFonts w:ascii="Arial" w:eastAsia="ＭＳ 明朝" w:hAnsi="Arial" w:cs="Arial"/>
                <w:color w:val="FF0000"/>
                <w:sz w:val="18"/>
                <w:szCs w:val="18"/>
                <w:u w:val="single"/>
                <w:lang w:eastAsia="ja-JP"/>
              </w:rPr>
              <w:t xml:space="preserve">multiple cell groups or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multiple PUCCH groups are configured and the respective PUCCH and PUSCH(s) are transmitted in the </w:t>
            </w:r>
            <w:r w:rsidR="006764F7" w:rsidRPr="006629FF">
              <w:rPr>
                <w:rFonts w:ascii="Arial" w:eastAsia="ＭＳ 明朝" w:hAnsi="Arial" w:cs="Arial"/>
                <w:color w:val="FF0000"/>
                <w:sz w:val="18"/>
                <w:szCs w:val="18"/>
                <w:u w:val="single"/>
                <w:lang w:eastAsia="ja-JP"/>
              </w:rPr>
              <w:t xml:space="preserve">different cell groups or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different PUCCH groups, with</w:t>
            </w:r>
            <w:r w:rsidR="006764F7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color w:val="FF0000"/>
                      <w:sz w:val="18"/>
                      <w:szCs w:val="18"/>
                      <w:u w:val="single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  <w:u w:val="single"/>
                      <w:lang w:eastAsia="ko-KR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18"/>
                  <w:szCs w:val="18"/>
                  <w:u w:val="single"/>
                  <w:lang w:eastAsia="ko-KR"/>
                </w:rPr>
                <m:t>&lt;</m:t>
              </m:r>
              <m:r>
                <w:rPr>
                  <w:rFonts w:ascii="Cambria Math" w:hAnsi="Cambria Math" w:cs="Arial"/>
                  <w:color w:val="FF0000"/>
                  <w:sz w:val="18"/>
                  <w:szCs w:val="18"/>
                  <w:u w:val="single"/>
                  <w:lang w:eastAsia="ko-KR"/>
                </w:rPr>
                <m:t>j</m:t>
              </m:r>
            </m:oMath>
            <w:r w:rsidR="006764F7" w:rsidRPr="006629FF">
              <w:rPr>
                <w:rFonts w:ascii="Arial" w:eastAsia="ＭＳ 明朝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 w:rsidR="006764F7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k</m:t>
              </m:r>
            </m:oMath>
            <w:r w:rsidR="006629FF" w:rsidRPr="006629FF">
              <w:rPr>
                <w:rFonts w:ascii="Arial" w:eastAsia="ＭＳ 明朝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color w:val="FF0000"/>
                  <w:sz w:val="18"/>
                  <w:szCs w:val="18"/>
                  <w:u w:val="single"/>
                  <w:lang w:eastAsia="ja-JP"/>
                </w:rPr>
                <m:t>j</m:t>
              </m:r>
            </m:oMath>
            <w:r w:rsidR="006764F7" w:rsidRPr="006629FF">
              <w:rPr>
                <w:rFonts w:ascii="Arial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 w:rsidR="006764F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k</m:t>
              </m:r>
            </m:oMath>
            <w:r w:rsidR="006764F7" w:rsidRPr="006629FF">
              <w:rPr>
                <w:rFonts w:ascii="Arial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</w:t>
            </w:r>
            <w:r w:rsidR="006764F7" w:rsidRPr="006629FF">
              <w:rPr>
                <w:rFonts w:ascii="Arial" w:hAnsi="Arial" w:cs="Arial"/>
                <w:color w:val="FF0000"/>
                <w:sz w:val="18"/>
                <w:szCs w:val="18"/>
                <w:u w:val="single"/>
                <w:lang w:eastAsia="ko-KR"/>
              </w:rPr>
              <w:t xml:space="preserve">cell groups,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PUCCH groups and UL carriers, respectively.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color w:val="FF0000"/>
                      <w:sz w:val="18"/>
                      <w:szCs w:val="18"/>
                      <w:u w:val="single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  <w:u w:val="single"/>
                      <w:lang w:eastAsia="ko-KR"/>
                    </w:rPr>
                    <m:t>j</m:t>
                  </m:r>
                </m:e>
              </m:acc>
            </m:oMath>
            <w:r w:rsidR="006764F7" w:rsidRPr="006629FF">
              <w:rPr>
                <w:rFonts w:ascii="Arial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 w:rsidR="006764F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 w:rsidR="006764F7" w:rsidRPr="006629FF">
              <w:rPr>
                <w:rFonts w:ascii="Arial" w:hAnsi="Arial" w:cs="Arial" w:hint="eastAsia"/>
                <w:color w:val="FF0000"/>
                <w:sz w:val="18"/>
                <w:szCs w:val="18"/>
                <w:u w:val="single"/>
                <w:lang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</w:tc>
      </w:tr>
    </w:tbl>
    <w:p w14:paraId="4F6446CB" w14:textId="77777777" w:rsidR="005A7AA8" w:rsidRPr="006764F7" w:rsidRDefault="005A7AA8" w:rsidP="005A7AA8"/>
    <w:sectPr w:rsidR="005A7AA8" w:rsidRPr="006764F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2DF29" w14:textId="77777777" w:rsidR="0065660B" w:rsidRDefault="0065660B">
      <w:r>
        <w:separator/>
      </w:r>
    </w:p>
  </w:endnote>
  <w:endnote w:type="continuationSeparator" w:id="0">
    <w:p w14:paraId="29F58A90" w14:textId="77777777" w:rsidR="0065660B" w:rsidRDefault="0065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637C1" w14:textId="77777777" w:rsidR="004C0E9F" w:rsidRDefault="004C0E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3C90E" w14:textId="77777777" w:rsidR="004C0E9F" w:rsidRDefault="004C0E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D112" w14:textId="77777777" w:rsidR="004C0E9F" w:rsidRDefault="004C0E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EFBB1" w14:textId="77777777" w:rsidR="0065660B" w:rsidRDefault="0065660B">
      <w:r>
        <w:separator/>
      </w:r>
    </w:p>
  </w:footnote>
  <w:footnote w:type="continuationSeparator" w:id="0">
    <w:p w14:paraId="66798E8A" w14:textId="77777777" w:rsidR="0065660B" w:rsidRDefault="0065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DB1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A934C" w14:textId="77777777" w:rsidR="004C0E9F" w:rsidRDefault="004C0E9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54173" w14:textId="77777777" w:rsidR="004C0E9F" w:rsidRDefault="004C0E9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5D0A2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1578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EC0D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5"/>
    <w:rsid w:val="000205A0"/>
    <w:rsid w:val="00022E4A"/>
    <w:rsid w:val="000838CD"/>
    <w:rsid w:val="000A6394"/>
    <w:rsid w:val="000B7FED"/>
    <w:rsid w:val="000C038A"/>
    <w:rsid w:val="000C6598"/>
    <w:rsid w:val="000F51CB"/>
    <w:rsid w:val="00145D43"/>
    <w:rsid w:val="00192C46"/>
    <w:rsid w:val="001A08B3"/>
    <w:rsid w:val="001A6104"/>
    <w:rsid w:val="001A7B60"/>
    <w:rsid w:val="001B52F0"/>
    <w:rsid w:val="001B7A65"/>
    <w:rsid w:val="001D1D9C"/>
    <w:rsid w:val="001E41F3"/>
    <w:rsid w:val="00222A3C"/>
    <w:rsid w:val="00236BC3"/>
    <w:rsid w:val="0026004D"/>
    <w:rsid w:val="002640DD"/>
    <w:rsid w:val="00275D12"/>
    <w:rsid w:val="00284FEB"/>
    <w:rsid w:val="002860C4"/>
    <w:rsid w:val="002B5741"/>
    <w:rsid w:val="00305409"/>
    <w:rsid w:val="00315263"/>
    <w:rsid w:val="003609EF"/>
    <w:rsid w:val="0036231A"/>
    <w:rsid w:val="00374DD4"/>
    <w:rsid w:val="00383400"/>
    <w:rsid w:val="003C0F5A"/>
    <w:rsid w:val="003D1B7A"/>
    <w:rsid w:val="003E1A36"/>
    <w:rsid w:val="00410371"/>
    <w:rsid w:val="004242F1"/>
    <w:rsid w:val="004B75B7"/>
    <w:rsid w:val="004C0E9F"/>
    <w:rsid w:val="0051580D"/>
    <w:rsid w:val="00547111"/>
    <w:rsid w:val="00572297"/>
    <w:rsid w:val="00592D74"/>
    <w:rsid w:val="005A7AA8"/>
    <w:rsid w:val="005E2C44"/>
    <w:rsid w:val="00607D4A"/>
    <w:rsid w:val="00621188"/>
    <w:rsid w:val="006257ED"/>
    <w:rsid w:val="0065660B"/>
    <w:rsid w:val="006629FF"/>
    <w:rsid w:val="006764F7"/>
    <w:rsid w:val="00695808"/>
    <w:rsid w:val="006B46FB"/>
    <w:rsid w:val="006C6B23"/>
    <w:rsid w:val="006E21FB"/>
    <w:rsid w:val="00792342"/>
    <w:rsid w:val="007966CC"/>
    <w:rsid w:val="007977A8"/>
    <w:rsid w:val="007B512A"/>
    <w:rsid w:val="007C2097"/>
    <w:rsid w:val="007D6A07"/>
    <w:rsid w:val="007E5B5F"/>
    <w:rsid w:val="007F7259"/>
    <w:rsid w:val="008040A8"/>
    <w:rsid w:val="008279FA"/>
    <w:rsid w:val="008626E7"/>
    <w:rsid w:val="00870EE7"/>
    <w:rsid w:val="008863B9"/>
    <w:rsid w:val="008A45A6"/>
    <w:rsid w:val="008A4F4F"/>
    <w:rsid w:val="008F686C"/>
    <w:rsid w:val="009148DE"/>
    <w:rsid w:val="00941E30"/>
    <w:rsid w:val="009777D9"/>
    <w:rsid w:val="00991B88"/>
    <w:rsid w:val="009A5753"/>
    <w:rsid w:val="009A579D"/>
    <w:rsid w:val="009E3297"/>
    <w:rsid w:val="009E6B5C"/>
    <w:rsid w:val="009F734F"/>
    <w:rsid w:val="00A246B6"/>
    <w:rsid w:val="00A47E70"/>
    <w:rsid w:val="00A50CF0"/>
    <w:rsid w:val="00A7671C"/>
    <w:rsid w:val="00AA2CBC"/>
    <w:rsid w:val="00AB06F3"/>
    <w:rsid w:val="00AC5820"/>
    <w:rsid w:val="00AD1CD8"/>
    <w:rsid w:val="00B01F6B"/>
    <w:rsid w:val="00B258BB"/>
    <w:rsid w:val="00B34D0D"/>
    <w:rsid w:val="00B655AA"/>
    <w:rsid w:val="00B67B97"/>
    <w:rsid w:val="00B77E4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819"/>
    <w:rsid w:val="00DE34CF"/>
    <w:rsid w:val="00DF2EF5"/>
    <w:rsid w:val="00E13F3D"/>
    <w:rsid w:val="00E20167"/>
    <w:rsid w:val="00E34898"/>
    <w:rsid w:val="00E92B73"/>
    <w:rsid w:val="00EB09B7"/>
    <w:rsid w:val="00EE7D7C"/>
    <w:rsid w:val="00F25D98"/>
    <w:rsid w:val="00F300FB"/>
    <w:rsid w:val="00FA57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2D03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AB06F3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rsid w:val="00AB06F3"/>
    <w:rPr>
      <w:rFonts w:ascii="Times New Roman" w:hAnsi="Times New Roman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AB06F3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5A7A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A7AA8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6764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96A61-6652-4E9B-9D60-A0101ADC0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4CA22-2521-4643-B9E4-50463D8FB3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4B55FF-4FA1-4B64-BA65-58649ACF4B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74151-1911-456D-854D-86F53E719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6</cp:revision>
  <cp:lastPrinted>1899-12-31T23:00:00Z</cp:lastPrinted>
  <dcterms:created xsi:type="dcterms:W3CDTF">2020-05-27T08:59:00Z</dcterms:created>
  <dcterms:modified xsi:type="dcterms:W3CDTF">2020-05-27T11:08:00Z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0x010100B22C4744E2C3194A99119A9C6B17BC0A</vt:lpwstr>
  </property>
</Properties>
</file>